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陈文龙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2023.12.10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居家安全知识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3335" b="5080"/>
                  <wp:docPr id="4" name="图片 4" descr="IMG_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100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陈文龙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2023.12.24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儿童心理健康12忌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3335" b="5080"/>
                  <wp:docPr id="1" name="图片 1" descr="IMG_1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133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ReVHq9QAAAAHAQAADwAAAAAAAAABACAAAAAiAAAA&#10;ZHJzL2Rvd25yZXYueG1sUEsBAhQAFAAAAAgAh07iQKzD4ufSAQAAlwMAAA4AAAAAAAAAAQAgAAAA&#10;IwEAAGRycy9lMm9Eb2MueG1sUEsFBgAAAAAGAAYAWQEAAGc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0C2245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5FCE3ADD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5</TotalTime>
  <ScaleCrop>false</ScaleCrop>
  <LinksUpToDate>false</LinksUpToDate>
  <CharactersWithSpaces>200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2023-12-22T07:39:23Z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D16C4FD48C8F4A93B5B4FA002808E12E_13</vt:lpwstr>
  </property>
</Properties>
</file>